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A57" w:rsidRDefault="004B2A57" w:rsidP="00B62767">
      <w:pPr>
        <w:pStyle w:val="NoSpacing"/>
        <w:tabs>
          <w:tab w:val="left" w:pos="7166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4B2A57" w:rsidRPr="00D04E7A" w:rsidRDefault="004B2A57" w:rsidP="00B62767">
      <w:pPr>
        <w:pStyle w:val="NoSpacing"/>
        <w:tabs>
          <w:tab w:val="left" w:pos="7166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4E7A">
        <w:rPr>
          <w:rFonts w:ascii="Times New Roman" w:hAnsi="Times New Roman" w:cs="Times New Roman"/>
          <w:sz w:val="28"/>
          <w:szCs w:val="28"/>
        </w:rPr>
        <w:t>УТВЕРЖДАЮ:</w:t>
      </w:r>
    </w:p>
    <w:p w:rsidR="004B2A57" w:rsidRPr="00D04E7A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 w:rsidRPr="00D04E7A">
        <w:rPr>
          <w:rFonts w:ascii="Times New Roman" w:hAnsi="Times New Roman" w:cs="Times New Roman"/>
          <w:sz w:val="28"/>
          <w:szCs w:val="28"/>
        </w:rPr>
        <w:t xml:space="preserve"> Директор МУК «Районный культурно-досуговый центр»  </w:t>
      </w:r>
    </w:p>
    <w:p w:rsidR="004B2A57" w:rsidRPr="00D04E7A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 w:rsidRPr="00D04E7A">
        <w:rPr>
          <w:rFonts w:ascii="Times New Roman" w:hAnsi="Times New Roman" w:cs="Times New Roman"/>
          <w:sz w:val="28"/>
          <w:szCs w:val="28"/>
        </w:rPr>
        <w:t>Поназыревского муниципального округа</w:t>
      </w:r>
    </w:p>
    <w:p w:rsidR="004B2A57" w:rsidRPr="00D04E7A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 w:rsidRPr="00D04E7A">
        <w:rPr>
          <w:rFonts w:ascii="Times New Roman" w:hAnsi="Times New Roman" w:cs="Times New Roman"/>
          <w:sz w:val="28"/>
          <w:szCs w:val="28"/>
        </w:rPr>
        <w:t>___________________________Кузнецова А.А.</w:t>
      </w:r>
    </w:p>
    <w:p w:rsidR="004B2A57" w:rsidRDefault="004B2A57" w:rsidP="00B6276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4B2A57" w:rsidRPr="00D04E7A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Pr="00D04E7A" w:rsidRDefault="004B2A57" w:rsidP="00B62767">
      <w:pPr>
        <w:ind w:left="6096" w:hanging="609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4E7A">
        <w:rPr>
          <w:rFonts w:ascii="Times New Roman" w:hAnsi="Times New Roman" w:cs="Times New Roman"/>
          <w:b/>
          <w:bCs/>
          <w:sz w:val="28"/>
          <w:szCs w:val="28"/>
        </w:rPr>
        <w:t>ПЛАН РАБОТЫ</w:t>
      </w:r>
    </w:p>
    <w:p w:rsidR="004B2A57" w:rsidRPr="00D04E7A" w:rsidRDefault="004B2A57" w:rsidP="00B62767">
      <w:pPr>
        <w:jc w:val="center"/>
        <w:rPr>
          <w:rFonts w:ascii="Times New Roman" w:hAnsi="Times New Roman" w:cs="Times New Roman"/>
          <w:sz w:val="28"/>
          <w:szCs w:val="28"/>
        </w:rPr>
      </w:pPr>
      <w:r w:rsidRPr="00D04E7A">
        <w:rPr>
          <w:rFonts w:ascii="Times New Roman" w:hAnsi="Times New Roman" w:cs="Times New Roman"/>
          <w:sz w:val="28"/>
          <w:szCs w:val="28"/>
        </w:rPr>
        <w:t>«МУК РАЙОННЫЙ КУЛЬТУРНО-ДОСУГОВЫЙ ЦЕНТР»</w:t>
      </w:r>
    </w:p>
    <w:p w:rsidR="004B2A57" w:rsidRPr="00D04E7A" w:rsidRDefault="004B2A57" w:rsidP="00B62767">
      <w:pPr>
        <w:jc w:val="center"/>
        <w:rPr>
          <w:rFonts w:ascii="Times New Roman" w:hAnsi="Times New Roman" w:cs="Times New Roman"/>
          <w:sz w:val="28"/>
          <w:szCs w:val="28"/>
        </w:rPr>
      </w:pPr>
      <w:r w:rsidRPr="00D04E7A">
        <w:rPr>
          <w:rFonts w:ascii="Times New Roman" w:hAnsi="Times New Roman" w:cs="Times New Roman"/>
          <w:sz w:val="28"/>
          <w:szCs w:val="28"/>
        </w:rPr>
        <w:t xml:space="preserve">Поназыревского муниципального округа </w:t>
      </w:r>
    </w:p>
    <w:p w:rsidR="004B2A57" w:rsidRDefault="004B2A57" w:rsidP="00B627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 июнь </w:t>
      </w:r>
      <w:r w:rsidRPr="00D04E7A">
        <w:rPr>
          <w:rFonts w:ascii="Times New Roman" w:hAnsi="Times New Roman" w:cs="Times New Roman"/>
          <w:b/>
          <w:bCs/>
          <w:sz w:val="28"/>
          <w:szCs w:val="28"/>
        </w:rPr>
        <w:t>2023 год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4536"/>
        <w:gridCol w:w="1276"/>
        <w:gridCol w:w="958"/>
        <w:gridCol w:w="2225"/>
      </w:tblGrid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Дата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Место проведения 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Возрастные категории 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Ответственный 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В течение месяца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Клубные и кружковые объединения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( по отдельному расписанию)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К-т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Культурный центр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6+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Руководители кружков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Пятница суббота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С21.00 до 23.00 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Дискотека 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К-т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13+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Тимохин Д.А.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Вторник, четверг,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суббота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с 15.00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Мультпоказы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К-т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6+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Тимохин Д.А.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Среда, пятница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15.00 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Детская  дискотеки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К-т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6+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Тимохин Д.А.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Понедельник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С 18.00 до 20.00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К-т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14+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Ивкова Н.В.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Вторник 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18.00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Ретро кинотеатр 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К-т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30+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Тимохин Д.А.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 с 19 до 21.00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Вечер настольный игр 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Культурный центр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14+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Тимохина Е.Ю.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Четверг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 с 19.00- до 21.00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Программа</w:t>
            </w: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 для молодёжи 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« В кругу Друзей» (По Пушкинской карте»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Культурный центр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14+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Тимохина Е.Ю.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В течении месяца 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Проведение экскурсий индивидуальных и групповых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Выставочный зал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3+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Герасимова Т.А.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01.06</w:t>
            </w:r>
          </w:p>
          <w:p w:rsidR="004B2A57" w:rsidRPr="00B025F2" w:rsidRDefault="004B2A57" w:rsidP="0027713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     10.00 *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Праздничный концерт для детей «Каникулам –УРА!»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К-т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6+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Ивкова Н.В.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01.06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(по окончани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 праздничн.концерта)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Детская дискотека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К-т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5+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Тимохин Д.А.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06.06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     10.00 *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Танцевальная игровая программа «ДискоДетки»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Культурный центр 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6+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Тимохина Е.Ю.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09.06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     10.00 *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Игровая дискотека 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К-т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6+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Тимохин Д.А.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Ивкова Н.В.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12.06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11.00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Праздничная концертная программа,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посвященная Дню России, Дню поселка»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Площадь 50-летия ВЛКСМ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0+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Ивкова. Н.В.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12.06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.00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Праздничная дискотека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К-т или площадь 50 лет ВЛКСМ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13+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Тимохин Д.А.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14.06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     10.00 *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Интеллектуальная игра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 «Квиз тайм» 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Культурный центр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6+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Тимохина Е.Ю.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14. 06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.00 *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Интеллектуально-познавательная игра  «Путешествие по музею».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Выставочный зал  кинотеа-тра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7+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Герасимова Т.А.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22.05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10.00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Акция «Свеча памяти –« Нам не забыть ту роковую дату»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Сквер Победы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0+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Подшивалова А.В.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27.06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«Танцекардия» - тематическая программа к Дню молодёжи 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Культурный центр 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14+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Тимохина Е.Ю.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28.06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14.00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Спортивно-игровая программа «Весёлые старты» 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К-т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5+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Ивкова Н.В.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30.06</w:t>
            </w:r>
          </w:p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14.00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Игровая развлекательная программа «По дороге с облаками» 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К-т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5+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Ивкова Н.В.</w:t>
            </w:r>
          </w:p>
        </w:tc>
      </w:tr>
      <w:tr w:rsidR="004B2A57" w:rsidRPr="00277133">
        <w:tc>
          <w:tcPr>
            <w:tcW w:w="141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По согласо ванию со школьн. лагерями </w:t>
            </w:r>
          </w:p>
        </w:tc>
        <w:tc>
          <w:tcPr>
            <w:tcW w:w="453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 xml:space="preserve">Игровая программа «Газетный турнир»(лагерь) </w:t>
            </w:r>
          </w:p>
        </w:tc>
        <w:tc>
          <w:tcPr>
            <w:tcW w:w="1276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Культурный центр</w:t>
            </w:r>
          </w:p>
        </w:tc>
        <w:tc>
          <w:tcPr>
            <w:tcW w:w="958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6+</w:t>
            </w:r>
          </w:p>
        </w:tc>
        <w:tc>
          <w:tcPr>
            <w:tcW w:w="2225" w:type="dxa"/>
          </w:tcPr>
          <w:p w:rsidR="004B2A57" w:rsidRPr="00B025F2" w:rsidRDefault="004B2A57" w:rsidP="00277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5F2">
              <w:rPr>
                <w:rFonts w:ascii="Times New Roman" w:hAnsi="Times New Roman" w:cs="Times New Roman"/>
                <w:sz w:val="26"/>
                <w:szCs w:val="26"/>
              </w:rPr>
              <w:t>Тимохина Е.Ю.</w:t>
            </w:r>
          </w:p>
        </w:tc>
      </w:tr>
    </w:tbl>
    <w:p w:rsidR="004B2A57" w:rsidRPr="00292EC2" w:rsidRDefault="004B2A57" w:rsidP="00B025F2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</w:t>
      </w:r>
      <w:r w:rsidRPr="00292EC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плане могут произойти изменения</w:t>
      </w:r>
    </w:p>
    <w:p w:rsidR="004B2A57" w:rsidRPr="00B025F2" w:rsidRDefault="004B2A57" w:rsidP="00B025F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B025F2">
        <w:rPr>
          <w:rFonts w:ascii="Times New Roman" w:hAnsi="Times New Roman" w:cs="Times New Roman"/>
          <w:sz w:val="26"/>
          <w:szCs w:val="26"/>
        </w:rPr>
        <w:t xml:space="preserve">        10.00 *- время может измениться, по согласованию с пришкольными лагерями</w:t>
      </w: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Pr="00D04E7A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EE160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4B2A57" w:rsidRDefault="004B2A57" w:rsidP="00B62767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sectPr w:rsidR="004B2A57" w:rsidSect="00B025F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767"/>
    <w:rsid w:val="000617ED"/>
    <w:rsid w:val="000E11B2"/>
    <w:rsid w:val="001A567B"/>
    <w:rsid w:val="00222F5E"/>
    <w:rsid w:val="00277133"/>
    <w:rsid w:val="00292EC2"/>
    <w:rsid w:val="002F2B95"/>
    <w:rsid w:val="003109BE"/>
    <w:rsid w:val="003A5749"/>
    <w:rsid w:val="003A6EB3"/>
    <w:rsid w:val="00422C12"/>
    <w:rsid w:val="00494532"/>
    <w:rsid w:val="004B2A57"/>
    <w:rsid w:val="00706C89"/>
    <w:rsid w:val="00753EFC"/>
    <w:rsid w:val="00780CFB"/>
    <w:rsid w:val="008707DD"/>
    <w:rsid w:val="008B5348"/>
    <w:rsid w:val="00A04B4C"/>
    <w:rsid w:val="00A15E6F"/>
    <w:rsid w:val="00A624EA"/>
    <w:rsid w:val="00B025F2"/>
    <w:rsid w:val="00B24990"/>
    <w:rsid w:val="00B62767"/>
    <w:rsid w:val="00C33838"/>
    <w:rsid w:val="00C40464"/>
    <w:rsid w:val="00CE20F9"/>
    <w:rsid w:val="00D04E7A"/>
    <w:rsid w:val="00E81FBB"/>
    <w:rsid w:val="00EC1BC2"/>
    <w:rsid w:val="00EE1606"/>
    <w:rsid w:val="00F13C5C"/>
    <w:rsid w:val="00FB002B"/>
    <w:rsid w:val="00FE3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76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B62767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B6276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62767"/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68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261</TotalTime>
  <Pages>3</Pages>
  <Words>367</Words>
  <Characters>2093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RKDZ</dc:creator>
  <cp:keywords/>
  <dc:description/>
  <cp:lastModifiedBy>Admin</cp:lastModifiedBy>
  <cp:revision>15</cp:revision>
  <cp:lastPrinted>2023-05-05T08:00:00Z</cp:lastPrinted>
  <dcterms:created xsi:type="dcterms:W3CDTF">2023-05-04T10:30:00Z</dcterms:created>
  <dcterms:modified xsi:type="dcterms:W3CDTF">2023-05-31T11:25:00Z</dcterms:modified>
</cp:coreProperties>
</file>